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1E10A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10D42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10D42" w:rsidRPr="00510D42">
          <w:rPr>
            <w:bCs/>
          </w:rPr>
          <w:t>17</w:t>
        </w:r>
        <w:r w:rsidR="00510D42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1E10A3" w:rsidRPr="001E10A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1E10A3" w:rsidRPr="001E10A3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1E10A3" w:rsidRPr="001E10A3">
          <w:rPr>
            <w:rStyle w:val="aa"/>
          </w:rPr>
          <w:t xml:space="preserve"> Поликлиника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1E10A3" w:rsidRPr="001E10A3">
          <w:rPr>
            <w:u w:val="single"/>
          </w:rPr>
          <w:t xml:space="preserve"> 07143/031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1E10A3" w:rsidRPr="001E10A3">
          <w:rPr>
            <w:rStyle w:val="aa"/>
          </w:rPr>
          <w:t xml:space="preserve"> Заведующий детским амбулаторно-поликлиническим отделением - врач-фтизиатр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1E10A3" w:rsidRPr="001E10A3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1E10A3" w:rsidRPr="001E10A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C3889" w:rsidP="00AD14A4">
      <w:fldSimple w:instr=" DOCVARIABLE izm_nd_new \* MERGEFORMAT ">
        <w:r w:rsidR="00510D42" w:rsidRPr="00510D42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510D42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80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510D4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510D4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510D42">
              <w:rPr>
                <w:b/>
                <w:i/>
              </w:rPr>
              <w:t>Поликлиника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  <w:r>
              <w:t>20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510D4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510D4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lastRenderedPageBreak/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510D42" w:rsidRPr="00510D42">
          <w:rPr>
            <w:bCs/>
          </w:rPr>
          <w:t>-</w:t>
        </w:r>
        <w:r w:rsidR="00510D42" w:rsidRPr="00510D42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510D42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10D42" w:rsidTr="00510D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Митяева Ольга Александровна</w:t>
            </w:r>
          </w:p>
        </w:tc>
      </w:tr>
      <w:tr w:rsidR="00AA46ED" w:rsidRPr="00510D42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D42" w:rsidRDefault="00510D42" w:rsidP="0076042D">
      <w:pPr>
        <w:pStyle w:val="a9"/>
      </w:pPr>
      <w:r>
        <w:separator/>
      </w:r>
    </w:p>
  </w:endnote>
  <w:endnote w:type="continuationSeparator" w:id="0">
    <w:p w:rsidR="00510D42" w:rsidRDefault="00510D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E10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C388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C3889" w:rsidRPr="00751B84">
            <w:rPr>
              <w:rStyle w:val="ad"/>
              <w:sz w:val="20"/>
              <w:szCs w:val="20"/>
            </w:rPr>
            <w:fldChar w:fldCharType="separate"/>
          </w:r>
          <w:r w:rsidR="001E10A3">
            <w:rPr>
              <w:rStyle w:val="ad"/>
              <w:noProof/>
              <w:sz w:val="20"/>
              <w:szCs w:val="20"/>
            </w:rPr>
            <w:t>1</w:t>
          </w:r>
          <w:r w:rsidR="000C388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E10A3" w:rsidRPr="001E10A3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D42" w:rsidRDefault="00510D42" w:rsidP="0076042D">
      <w:pPr>
        <w:pStyle w:val="a9"/>
      </w:pPr>
      <w:r>
        <w:separator/>
      </w:r>
    </w:p>
  </w:footnote>
  <w:footnote w:type="continuationSeparator" w:id="0">
    <w:p w:rsidR="00510D42" w:rsidRDefault="00510D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1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88C619E709406A9A3230554ACC0F36"/>
    <w:docVar w:name="rm_id" w:val="216"/>
    <w:docVar w:name="rm_name" w:val=" Заведующий детским амбулаторно-поликлиническим отделением - врач-фтизиатр "/>
    <w:docVar w:name="rm_number" w:val=" 07143/03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Поликлиника"/>
    <w:docVar w:name="zona_time" w:val="20"/>
  </w:docVars>
  <w:rsids>
    <w:rsidRoot w:val="000C3889"/>
    <w:rsid w:val="00025683"/>
    <w:rsid w:val="00046815"/>
    <w:rsid w:val="0005566C"/>
    <w:rsid w:val="000C3889"/>
    <w:rsid w:val="000D1F5B"/>
    <w:rsid w:val="00110025"/>
    <w:rsid w:val="001429B1"/>
    <w:rsid w:val="001607C8"/>
    <w:rsid w:val="001E10A3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10D42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2016-10-17T12:09:00Z</dcterms:created>
  <dcterms:modified xsi:type="dcterms:W3CDTF">2016-10-18T09:21:00Z</dcterms:modified>
</cp:coreProperties>
</file>